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9C72BF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FA7F57" w:rsidRPr="00A94E7F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E251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2D7212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Շչերբինա</w:t>
            </w:r>
            <w:r w:rsidR="007C35C4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փողոց</w:t>
            </w:r>
            <w:r w:rsidR="002D7212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ի</w:t>
            </w:r>
            <w:r w:rsidR="007224BF" w:rsidRPr="00E82D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(</w:t>
            </w:r>
            <w:r w:rsidR="007C35C4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Ազնավուրի հրապարակից</w:t>
            </w:r>
            <w:r w:rsidR="002D7212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,</w:t>
            </w:r>
            <w:r w:rsidR="007C35C4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Տիմիրյազևի փողոցով մինչև Մնջոյան փողոցի հրապարակ</w:t>
            </w:r>
            <w:r w:rsidR="007224BF" w:rsidRP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)</w:t>
            </w:r>
            <w:r w:rsid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A7F57" w:rsidRPr="008058F3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4615AE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615AE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2D7212" w:rsidRPr="002D7212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Շչերբինա</w:t>
                  </w:r>
                  <w:r w:rsidR="007C35C4" w:rsidRPr="002D7212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փողոց</w:t>
                  </w:r>
                  <w:r w:rsidR="002D7212" w:rsidRPr="002D7212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ի</w:t>
                  </w:r>
                  <w:r w:rsidR="007C35C4" w:rsidRPr="002D7212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(Ազնավուրի հրապարակից</w:t>
                  </w:r>
                  <w:r w:rsidR="002D7212" w:rsidRPr="002D7212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,</w:t>
                  </w:r>
                  <w:r w:rsidR="007C35C4" w:rsidRPr="002D7212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Տիմիրյազևի փողոցով մինչև Մնջոյան փողոցի հրապարակ</w:t>
                  </w:r>
                  <w:r w:rsidR="007C35C4" w:rsidRPr="002D7212">
                    <w:rPr>
                      <w:rFonts w:ascii="GHEA Grapalat" w:hAnsi="GHEA Grapalat" w:cs="Sylfaen"/>
                      <w:sz w:val="20"/>
                      <w:szCs w:val="22"/>
                      <w:lang w:val="hy-AM"/>
                    </w:rPr>
                    <w:t xml:space="preserve">) </w:t>
                  </w:r>
                  <w:r w:rsidRPr="002D721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հիմնանորոգման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 w:rsidR="00F2760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4615AE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615AE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2D7212" w:rsidRDefault="00FA7F57" w:rsidP="004F7052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2D7212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2D7212" w:rsidRPr="002D7212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Շչերբինա</w:t>
                  </w:r>
                  <w:r w:rsidR="007C35C4" w:rsidRPr="002D7212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փողոց (Ազնավուրի հրապարակից</w:t>
                  </w:r>
                  <w:r w:rsidR="002D7212" w:rsidRPr="002D7212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  <w:r w:rsidR="007C35C4" w:rsidRPr="002D7212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Տիմիրյազևի փողոցով մինչև Մնջոյան փողոցի հրապարակ</w:t>
                  </w:r>
                  <w:r w:rsidR="007C35C4" w:rsidRPr="002D721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  <w:r w:rsidR="004860CF" w:rsidRPr="002D7212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FA4DF6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Հատվածը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  <w:p w:rsidR="007C35C4" w:rsidRPr="007C35C4" w:rsidRDefault="007224BF" w:rsidP="007C35C4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0+000 – </w:t>
                  </w:r>
                  <w:r w:rsidR="004615AE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1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+</w:t>
                  </w:r>
                  <w:bookmarkStart w:id="0" w:name="_GoBack"/>
                  <w:bookmarkEnd w:id="0"/>
                  <w:r w:rsidR="007C35C4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030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FA7F57" w:rsidRPr="00572779" w:rsidRDefault="007C35C4" w:rsidP="007224BF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1030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ru-RU"/>
                    </w:rPr>
                    <w:t xml:space="preserve"> 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ըստ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նախագծի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/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572779" w:rsidRDefault="004A3C84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Բարձր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615AE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-</w:t>
                  </w:r>
                  <w:r w:rsidR="004A3C84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4615AE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րտա</w:t>
                  </w:r>
                  <w:r w:rsidR="00547A7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քին լուսավորություն՝ միա</w:t>
                  </w:r>
                  <w:r w:rsidR="00E80F3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լուսատուներով։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4615AE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4615AE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6C3578" w:rsidRDefault="006C3578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1E59B2" w:rsidRPr="006C3578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1E59B2" w:rsidRPr="006C3578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  <w:r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6C3578" w:rsidRPr="00FE2517" w:rsidRDefault="006C3578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թվում նաև գոյություն ունեցող  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4615AE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4615AE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7A5E"/>
    <w:rsid w:val="000B2181"/>
    <w:rsid w:val="000B304F"/>
    <w:rsid w:val="000D5668"/>
    <w:rsid w:val="000F160E"/>
    <w:rsid w:val="000F4317"/>
    <w:rsid w:val="000F7DEF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84421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D7212"/>
    <w:rsid w:val="002F0042"/>
    <w:rsid w:val="002F088C"/>
    <w:rsid w:val="002F269C"/>
    <w:rsid w:val="00302CFE"/>
    <w:rsid w:val="00305010"/>
    <w:rsid w:val="003202E3"/>
    <w:rsid w:val="0032660A"/>
    <w:rsid w:val="00331B57"/>
    <w:rsid w:val="003424FE"/>
    <w:rsid w:val="00342DAC"/>
    <w:rsid w:val="00351F10"/>
    <w:rsid w:val="00353665"/>
    <w:rsid w:val="003558E3"/>
    <w:rsid w:val="003979C9"/>
    <w:rsid w:val="003B1820"/>
    <w:rsid w:val="003B4DE1"/>
    <w:rsid w:val="003C3AA3"/>
    <w:rsid w:val="003D51C7"/>
    <w:rsid w:val="003F4A28"/>
    <w:rsid w:val="003F64B3"/>
    <w:rsid w:val="0042110E"/>
    <w:rsid w:val="00430431"/>
    <w:rsid w:val="00450AC2"/>
    <w:rsid w:val="00450D6F"/>
    <w:rsid w:val="004615AE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2779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62A08"/>
    <w:rsid w:val="00684787"/>
    <w:rsid w:val="006B0FFC"/>
    <w:rsid w:val="006B14FD"/>
    <w:rsid w:val="006B4B3B"/>
    <w:rsid w:val="006B4EE1"/>
    <w:rsid w:val="006C2A3F"/>
    <w:rsid w:val="006C3578"/>
    <w:rsid w:val="006C7AD0"/>
    <w:rsid w:val="006D20F6"/>
    <w:rsid w:val="007072E0"/>
    <w:rsid w:val="00714095"/>
    <w:rsid w:val="007224BF"/>
    <w:rsid w:val="00723010"/>
    <w:rsid w:val="007243CB"/>
    <w:rsid w:val="00726053"/>
    <w:rsid w:val="007300D4"/>
    <w:rsid w:val="0074096B"/>
    <w:rsid w:val="00750603"/>
    <w:rsid w:val="007577F5"/>
    <w:rsid w:val="00760735"/>
    <w:rsid w:val="00766F2A"/>
    <w:rsid w:val="0078781E"/>
    <w:rsid w:val="0079196B"/>
    <w:rsid w:val="00793E99"/>
    <w:rsid w:val="007C35C4"/>
    <w:rsid w:val="007C4B4D"/>
    <w:rsid w:val="007C4C5D"/>
    <w:rsid w:val="007E7630"/>
    <w:rsid w:val="007F7486"/>
    <w:rsid w:val="008143C2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55686"/>
    <w:rsid w:val="00A612FA"/>
    <w:rsid w:val="00A67E81"/>
    <w:rsid w:val="00A73BE5"/>
    <w:rsid w:val="00A91C91"/>
    <w:rsid w:val="00A94421"/>
    <w:rsid w:val="00A94E7F"/>
    <w:rsid w:val="00A95D6D"/>
    <w:rsid w:val="00AB77D2"/>
    <w:rsid w:val="00AC6320"/>
    <w:rsid w:val="00AF0A42"/>
    <w:rsid w:val="00B06A10"/>
    <w:rsid w:val="00B07BA5"/>
    <w:rsid w:val="00B23DBE"/>
    <w:rsid w:val="00B355ED"/>
    <w:rsid w:val="00B449A9"/>
    <w:rsid w:val="00B7641F"/>
    <w:rsid w:val="00B77C3F"/>
    <w:rsid w:val="00B847A4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54F4A"/>
    <w:rsid w:val="00C57899"/>
    <w:rsid w:val="00C67EE4"/>
    <w:rsid w:val="00C71BE8"/>
    <w:rsid w:val="00C83D13"/>
    <w:rsid w:val="00C83FEA"/>
    <w:rsid w:val="00C85D3A"/>
    <w:rsid w:val="00CD3CA2"/>
    <w:rsid w:val="00CD4437"/>
    <w:rsid w:val="00CF3F02"/>
    <w:rsid w:val="00D0619E"/>
    <w:rsid w:val="00D269E1"/>
    <w:rsid w:val="00D2776B"/>
    <w:rsid w:val="00D348C6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B33"/>
    <w:rsid w:val="00E672CA"/>
    <w:rsid w:val="00E67AB6"/>
    <w:rsid w:val="00E67AD0"/>
    <w:rsid w:val="00E72B8B"/>
    <w:rsid w:val="00E80028"/>
    <w:rsid w:val="00E80F3B"/>
    <w:rsid w:val="00E82D87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7CC"/>
    <w:rsid w:val="00F00BBE"/>
    <w:rsid w:val="00F033F1"/>
    <w:rsid w:val="00F070EE"/>
    <w:rsid w:val="00F073C9"/>
    <w:rsid w:val="00F2760F"/>
    <w:rsid w:val="00F348F7"/>
    <w:rsid w:val="00F42BA6"/>
    <w:rsid w:val="00F6200C"/>
    <w:rsid w:val="00F767C7"/>
    <w:rsid w:val="00F836E1"/>
    <w:rsid w:val="00F941DA"/>
    <w:rsid w:val="00F95DF0"/>
    <w:rsid w:val="00FA4DF6"/>
    <w:rsid w:val="00FA7F57"/>
    <w:rsid w:val="00FB09AF"/>
    <w:rsid w:val="00FB2F19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257</TotalTime>
  <Pages>6</Pages>
  <Words>1411</Words>
  <Characters>8047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82</cp:revision>
  <cp:lastPrinted>2023-07-11T08:50:00Z</cp:lastPrinted>
  <dcterms:created xsi:type="dcterms:W3CDTF">2023-06-27T08:36:00Z</dcterms:created>
  <dcterms:modified xsi:type="dcterms:W3CDTF">2026-07-09T10:56:00Z</dcterms:modified>
</cp:coreProperties>
</file>